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63375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63375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63375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63375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63375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63375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63375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633752" w:rsidRPr="00633752">
          <w:rPr>
            <w:b w:val="0"/>
          </w:rPr>
          <w:t xml:space="preserve"> 07143/031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633752" w:rsidP="00232C8F">
            <w:r>
              <w:t>Заведующий детским амбулаторно-поликлиническим отделением - врач-фтизиатр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633752" w:rsidP="00232C8F">
            <w:r>
              <w:t>Отсутствует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633752" w:rsidRPr="00633752">
          <w:rPr>
            <w:rStyle w:val="aa"/>
          </w:rPr>
          <w:t xml:space="preserve"> Поликлиника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633752" w:rsidRPr="00633752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633752" w:rsidRPr="00633752">
          <w:rPr>
            <w:u w:val="single"/>
          </w:rPr>
          <w:t xml:space="preserve">   отсутствует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633752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633752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633752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633752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633752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633752" w:rsidP="00C31869">
            <w:pPr>
              <w:jc w:val="center"/>
            </w:pPr>
            <w:r>
              <w:t>014-300-308 71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633752" w:rsidRPr="00633752">
          <w:rPr>
            <w:rStyle w:val="aa"/>
          </w:rPr>
          <w:t xml:space="preserve"> ПЭВМ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633752" w:rsidRPr="00633752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375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375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375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375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375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375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375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375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633752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375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375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375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375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633752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375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63375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63375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633752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63375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lastRenderedPageBreak/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3375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3375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3375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3375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3375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3375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63375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454B8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3A1F70" w:rsidRPr="003A1F70">
          <w:rPr>
            <w:i/>
            <w:u w:val="single"/>
          </w:rPr>
          <w:t>1. Рекомендации по улучшению и оздоровлению условий труда:</w:t>
        </w:r>
        <w:r w:rsidR="003A1F70" w:rsidRPr="003A1F70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3A1F70" w:rsidRPr="003A1F70">
          <w:rPr>
            <w:i/>
            <w:u w:val="single"/>
          </w:rPr>
          <w:tab/>
          <w:t>   </w:t>
        </w:r>
        <w:r w:rsidR="003A1F70" w:rsidRPr="003A1F70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3A1F70" w:rsidRPr="003A1F70">
          <w:rPr>
            <w:i/>
            <w:u w:val="single"/>
          </w:rPr>
          <w:tab/>
          <w:t>   </w:t>
        </w:r>
        <w:r w:rsidR="003A1F70" w:rsidRPr="003A1F70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3A1F70" w:rsidRPr="003A1F70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3A1F70" w:rsidRPr="003A1F70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33752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33752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63375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33752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33752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63375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633752" w:rsidRPr="00633752" w:rsidTr="0063375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752" w:rsidRPr="00633752" w:rsidRDefault="00633752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3752" w:rsidRPr="00633752" w:rsidRDefault="0063375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752" w:rsidRPr="00633752" w:rsidRDefault="0063375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3752" w:rsidRPr="00633752" w:rsidRDefault="0063375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752" w:rsidRPr="00633752" w:rsidRDefault="00633752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3752" w:rsidRPr="00633752" w:rsidRDefault="0063375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752" w:rsidRPr="00633752" w:rsidRDefault="00633752" w:rsidP="004E51DC">
            <w:pPr>
              <w:pStyle w:val="a8"/>
            </w:pPr>
          </w:p>
        </w:tc>
      </w:tr>
      <w:tr w:rsidR="00633752" w:rsidRPr="00633752" w:rsidTr="0063375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3752" w:rsidRPr="00633752" w:rsidRDefault="00633752" w:rsidP="004E51DC">
            <w:pPr>
              <w:pStyle w:val="a8"/>
              <w:rPr>
                <w:vertAlign w:val="superscript"/>
              </w:rPr>
            </w:pPr>
            <w:r w:rsidRPr="0063375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3752" w:rsidRPr="00633752" w:rsidRDefault="0063375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3752" w:rsidRPr="00633752" w:rsidRDefault="00633752" w:rsidP="004E51DC">
            <w:pPr>
              <w:pStyle w:val="a8"/>
              <w:rPr>
                <w:vertAlign w:val="superscript"/>
              </w:rPr>
            </w:pPr>
            <w:r w:rsidRPr="0063375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3752" w:rsidRPr="00633752" w:rsidRDefault="0063375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3752" w:rsidRPr="00633752" w:rsidRDefault="00633752" w:rsidP="004E51DC">
            <w:pPr>
              <w:pStyle w:val="a8"/>
              <w:rPr>
                <w:vertAlign w:val="superscript"/>
              </w:rPr>
            </w:pPr>
            <w:r w:rsidRPr="0063375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3752" w:rsidRPr="00633752" w:rsidRDefault="0063375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3752" w:rsidRPr="00633752" w:rsidRDefault="00633752" w:rsidP="004E51DC">
            <w:pPr>
              <w:pStyle w:val="a8"/>
              <w:rPr>
                <w:vertAlign w:val="superscript"/>
              </w:rPr>
            </w:pPr>
            <w:r w:rsidRPr="00633752">
              <w:rPr>
                <w:vertAlign w:val="superscript"/>
              </w:rPr>
              <w:t>(дата)</w:t>
            </w:r>
          </w:p>
        </w:tc>
      </w:tr>
      <w:tr w:rsidR="00633752" w:rsidRPr="00633752" w:rsidTr="0063375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752" w:rsidRPr="00633752" w:rsidRDefault="00633752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3752" w:rsidRPr="00633752" w:rsidRDefault="0063375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752" w:rsidRPr="00633752" w:rsidRDefault="0063375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3752" w:rsidRPr="00633752" w:rsidRDefault="0063375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752" w:rsidRPr="00633752" w:rsidRDefault="00633752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3752" w:rsidRPr="00633752" w:rsidRDefault="0063375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752" w:rsidRPr="00633752" w:rsidRDefault="00633752" w:rsidP="004E51DC">
            <w:pPr>
              <w:pStyle w:val="a8"/>
            </w:pPr>
          </w:p>
        </w:tc>
      </w:tr>
      <w:tr w:rsidR="00633752" w:rsidRPr="00633752" w:rsidTr="0063375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3752" w:rsidRPr="00633752" w:rsidRDefault="00633752" w:rsidP="004E51DC">
            <w:pPr>
              <w:pStyle w:val="a8"/>
              <w:rPr>
                <w:vertAlign w:val="superscript"/>
              </w:rPr>
            </w:pPr>
            <w:r w:rsidRPr="0063375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3752" w:rsidRPr="00633752" w:rsidRDefault="0063375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3752" w:rsidRPr="00633752" w:rsidRDefault="00633752" w:rsidP="004E51DC">
            <w:pPr>
              <w:pStyle w:val="a8"/>
              <w:rPr>
                <w:vertAlign w:val="superscript"/>
              </w:rPr>
            </w:pPr>
            <w:r w:rsidRPr="0063375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3752" w:rsidRPr="00633752" w:rsidRDefault="0063375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3752" w:rsidRPr="00633752" w:rsidRDefault="00633752" w:rsidP="004E51DC">
            <w:pPr>
              <w:pStyle w:val="a8"/>
              <w:rPr>
                <w:vertAlign w:val="superscript"/>
              </w:rPr>
            </w:pPr>
            <w:r w:rsidRPr="0063375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3752" w:rsidRPr="00633752" w:rsidRDefault="0063375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3752" w:rsidRPr="00633752" w:rsidRDefault="00633752" w:rsidP="004E51DC">
            <w:pPr>
              <w:pStyle w:val="a8"/>
              <w:rPr>
                <w:vertAlign w:val="superscript"/>
              </w:rPr>
            </w:pPr>
            <w:r w:rsidRPr="00633752">
              <w:rPr>
                <w:vertAlign w:val="superscript"/>
              </w:rPr>
              <w:t>(дата)</w:t>
            </w:r>
          </w:p>
        </w:tc>
      </w:tr>
      <w:tr w:rsidR="00633752" w:rsidRPr="00633752" w:rsidTr="0063375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752" w:rsidRPr="00633752" w:rsidRDefault="00633752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33752" w:rsidRPr="00633752" w:rsidRDefault="0063375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752" w:rsidRPr="00633752" w:rsidRDefault="0063375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33752" w:rsidRPr="00633752" w:rsidRDefault="0063375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752" w:rsidRPr="00633752" w:rsidRDefault="00633752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33752" w:rsidRPr="00633752" w:rsidRDefault="0063375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3752" w:rsidRPr="00633752" w:rsidRDefault="00633752" w:rsidP="004E51DC">
            <w:pPr>
              <w:pStyle w:val="a8"/>
            </w:pPr>
          </w:p>
        </w:tc>
      </w:tr>
      <w:tr w:rsidR="00633752" w:rsidRPr="00633752" w:rsidTr="0063375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33752" w:rsidRPr="00633752" w:rsidRDefault="00633752" w:rsidP="004E51DC">
            <w:pPr>
              <w:pStyle w:val="a8"/>
              <w:rPr>
                <w:vertAlign w:val="superscript"/>
              </w:rPr>
            </w:pPr>
            <w:r w:rsidRPr="0063375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33752" w:rsidRPr="00633752" w:rsidRDefault="0063375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33752" w:rsidRPr="00633752" w:rsidRDefault="00633752" w:rsidP="004E51DC">
            <w:pPr>
              <w:pStyle w:val="a8"/>
              <w:rPr>
                <w:vertAlign w:val="superscript"/>
              </w:rPr>
            </w:pPr>
            <w:r w:rsidRPr="0063375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33752" w:rsidRPr="00633752" w:rsidRDefault="0063375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33752" w:rsidRPr="00633752" w:rsidRDefault="00633752" w:rsidP="004E51DC">
            <w:pPr>
              <w:pStyle w:val="a8"/>
              <w:rPr>
                <w:vertAlign w:val="superscript"/>
              </w:rPr>
            </w:pPr>
            <w:r w:rsidRPr="0063375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33752" w:rsidRPr="00633752" w:rsidRDefault="0063375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33752" w:rsidRPr="00633752" w:rsidRDefault="00633752" w:rsidP="004E51DC">
            <w:pPr>
              <w:pStyle w:val="a8"/>
              <w:rPr>
                <w:vertAlign w:val="superscript"/>
              </w:rPr>
            </w:pPr>
            <w:r w:rsidRPr="00633752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7454B8" w:rsidTr="007454B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454B8" w:rsidRDefault="007454B8" w:rsidP="003C5C39">
            <w:pPr>
              <w:pStyle w:val="a8"/>
            </w:pPr>
            <w:r w:rsidRPr="007454B8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7454B8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454B8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7454B8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454B8" w:rsidRDefault="007454B8" w:rsidP="003C5C39">
            <w:pPr>
              <w:pStyle w:val="a8"/>
            </w:pPr>
            <w:r w:rsidRPr="007454B8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7454B8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7454B8" w:rsidRDefault="003A1F70" w:rsidP="003C5C39">
            <w:pPr>
              <w:pStyle w:val="a8"/>
            </w:pPr>
            <w:r>
              <w:t>18.10.2016</w:t>
            </w:r>
          </w:p>
        </w:tc>
      </w:tr>
      <w:tr w:rsidR="00EF07A3" w:rsidRPr="007454B8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7454B8" w:rsidRDefault="007454B8" w:rsidP="003C5C39">
            <w:pPr>
              <w:pStyle w:val="a8"/>
              <w:rPr>
                <w:b/>
                <w:vertAlign w:val="superscript"/>
              </w:rPr>
            </w:pPr>
            <w:r w:rsidRPr="007454B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7454B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7454B8" w:rsidRDefault="007454B8" w:rsidP="00EF07A3">
            <w:pPr>
              <w:pStyle w:val="a8"/>
              <w:rPr>
                <w:b/>
                <w:vertAlign w:val="superscript"/>
              </w:rPr>
            </w:pPr>
            <w:r w:rsidRPr="007454B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7454B8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7454B8" w:rsidRDefault="007454B8" w:rsidP="00EF07A3">
            <w:pPr>
              <w:pStyle w:val="a8"/>
              <w:rPr>
                <w:b/>
                <w:vertAlign w:val="superscript"/>
              </w:rPr>
            </w:pPr>
            <w:r w:rsidRPr="007454B8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7454B8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7454B8" w:rsidRDefault="007454B8" w:rsidP="00EF07A3">
            <w:pPr>
              <w:pStyle w:val="a8"/>
              <w:rPr>
                <w:vertAlign w:val="superscript"/>
              </w:rPr>
            </w:pPr>
            <w:r w:rsidRPr="007454B8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63375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633752" w:rsidP="004E51DC">
            <w:pPr>
              <w:pStyle w:val="a8"/>
            </w:pPr>
            <w:r>
              <w:t>Стасько Елена Юрьевна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633752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54B8" w:rsidRDefault="007454B8" w:rsidP="0076042D">
      <w:pPr>
        <w:pStyle w:val="a9"/>
      </w:pPr>
      <w:r>
        <w:separator/>
      </w:r>
    </w:p>
  </w:endnote>
  <w:endnote w:type="continuationSeparator" w:id="0">
    <w:p w:rsidR="007454B8" w:rsidRDefault="007454B8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63375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07143/031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6E6D14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6E6D14" w:rsidRPr="00C31869">
            <w:rPr>
              <w:rStyle w:val="ad"/>
              <w:sz w:val="20"/>
              <w:szCs w:val="20"/>
            </w:rPr>
            <w:fldChar w:fldCharType="separate"/>
          </w:r>
          <w:r w:rsidR="00633752">
            <w:rPr>
              <w:rStyle w:val="ad"/>
              <w:noProof/>
              <w:sz w:val="20"/>
              <w:szCs w:val="20"/>
            </w:rPr>
            <w:t>1</w:t>
          </w:r>
          <w:r w:rsidR="006E6D14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33752" w:rsidRPr="00633752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54B8" w:rsidRDefault="007454B8" w:rsidP="0076042D">
      <w:pPr>
        <w:pStyle w:val="a9"/>
      </w:pPr>
      <w:r>
        <w:separator/>
      </w:r>
    </w:p>
  </w:footnote>
  <w:footnote w:type="continuationSeparator" w:id="0">
    <w:p w:rsidR="007454B8" w:rsidRDefault="007454B8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оликлиника"/>
    <w:docVar w:name="class" w:val=" не определен 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31 "/>
    <w:docVar w:name="oborud" w:val=" ПЭВМ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7C88C619E709406A9A3230554ACC0F36"/>
    <w:docVar w:name="rm_id" w:val="216"/>
    <w:docVar w:name="rm_name" w:val="                                          "/>
    <w:docVar w:name="rm_number" w:val=" 07143/031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E10282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A1F70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33752"/>
    <w:rsid w:val="0069682B"/>
    <w:rsid w:val="006C28B3"/>
    <w:rsid w:val="006E6D14"/>
    <w:rsid w:val="007049EB"/>
    <w:rsid w:val="00710271"/>
    <w:rsid w:val="00717C9F"/>
    <w:rsid w:val="007454B8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76DF8"/>
    <w:rsid w:val="00DB1272"/>
    <w:rsid w:val="00DB5302"/>
    <w:rsid w:val="00DD6B1F"/>
    <w:rsid w:val="00E10282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2016-10-17T12:14:00Z</dcterms:created>
  <dcterms:modified xsi:type="dcterms:W3CDTF">2016-10-18T09:21:00Z</dcterms:modified>
</cp:coreProperties>
</file>